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3206A" w:rsidRDefault="006778B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300" w:history="1">
        <w:r w:rsidR="0023206A" w:rsidRPr="008E3024">
          <w:rPr>
            <w:rStyle w:val="aa"/>
          </w:rPr>
          <w:t>TE-MIB</w:t>
        </w:r>
        <w:r w:rsidR="0023206A">
          <w:rPr>
            <w:webHidden/>
          </w:rPr>
          <w:tab/>
        </w:r>
        <w:r w:rsidR="0023206A">
          <w:rPr>
            <w:webHidden/>
          </w:rPr>
          <w:fldChar w:fldCharType="begin"/>
        </w:r>
        <w:r w:rsidR="0023206A">
          <w:rPr>
            <w:webHidden/>
          </w:rPr>
          <w:instrText xml:space="preserve"> PAGEREF _Toc94099300 \h </w:instrText>
        </w:r>
        <w:r w:rsidR="0023206A">
          <w:rPr>
            <w:webHidden/>
          </w:rPr>
        </w:r>
        <w:r w:rsidR="0023206A">
          <w:rPr>
            <w:webHidden/>
          </w:rPr>
          <w:fldChar w:fldCharType="separate"/>
        </w:r>
        <w:r w:rsidR="0023206A">
          <w:rPr>
            <w:webHidden/>
          </w:rPr>
          <w:t>2</w:t>
        </w:r>
        <w:r w:rsidR="0023206A">
          <w:rPr>
            <w:webHidden/>
          </w:rPr>
          <w:fldChar w:fldCharType="end"/>
        </w:r>
      </w:hyperlink>
    </w:p>
    <w:p w:rsidR="0023206A" w:rsidRDefault="0023206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1" w:history="1">
        <w:r w:rsidRPr="008E3024">
          <w:rPr>
            <w:rStyle w:val="aa"/>
            <w:rFonts w:ascii="Helvetica" w:hAnsi="Helvetica" w:cs="Helvetica"/>
          </w:rPr>
          <w:t>scalar objects of teInfo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206A" w:rsidRDefault="0023206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2" w:history="1">
        <w:r w:rsidRPr="008E3024">
          <w:rPr>
            <w:rStyle w:val="aa"/>
            <w:rFonts w:ascii="Helvetica" w:hAnsi="Helvetica" w:cs="Helvetica"/>
          </w:rPr>
          <w:t>teAdminGroupTable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206A" w:rsidRDefault="0023206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3" w:history="1">
        <w:r w:rsidRPr="008E3024">
          <w:rPr>
            <w:rStyle w:val="aa"/>
            <w:rFonts w:ascii="Helvetica" w:hAnsi="Helvetica" w:cs="Helvetica"/>
          </w:rPr>
          <w:t>teTunnelTable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3206A" w:rsidRDefault="0023206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4" w:history="1">
        <w:r w:rsidRPr="008E3024">
          <w:rPr>
            <w:rStyle w:val="aa"/>
            <w:rFonts w:ascii="Helvetica" w:hAnsi="Helvetica" w:cs="Helvetica"/>
          </w:rPr>
          <w:t>tePathTable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3206A" w:rsidRDefault="0023206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305" w:history="1">
        <w:r w:rsidRPr="008E3024">
          <w:rPr>
            <w:rStyle w:val="aa"/>
            <w:rFonts w:ascii="Helvetica" w:hAnsi="Helvetica" w:cs="Helvetica"/>
          </w:rPr>
          <w:t>tePathHopTable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6778B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D1C5C" w:rsidRPr="008418BF" w:rsidRDefault="00AD1C5C" w:rsidP="00AD1C5C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762"/>
      <w:bookmarkStart w:id="2" w:name="_Toc94099300"/>
      <w:r w:rsidRPr="00AD1C5C">
        <w:rPr>
          <w:rFonts w:hint="eastAsia"/>
        </w:rPr>
        <w:lastRenderedPageBreak/>
        <w:t>TE</w:t>
      </w:r>
      <w:r w:rsidRPr="00AD1C5C">
        <w:t>-M</w:t>
      </w:r>
      <w:r w:rsidRPr="008418BF">
        <w:rPr>
          <w:bCs/>
        </w:rPr>
        <w:t>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AD1C5C" w:rsidRPr="00AD1C5C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97420763"/>
      <w:bookmarkStart w:id="4" w:name="_Toc94099301"/>
      <w:r w:rsidRPr="00AD1C5C">
        <w:rPr>
          <w:rFonts w:ascii="Helvetica" w:hAnsi="Helvetica" w:cs="Helvetica"/>
        </w:rPr>
        <w:t xml:space="preserve">scalar objects </w:t>
      </w:r>
      <w:r w:rsidRPr="00AD1C5C">
        <w:rPr>
          <w:rFonts w:ascii="Helvetica" w:hAnsi="Helvetica" w:cs="Helvetica" w:hint="eastAsia"/>
        </w:rPr>
        <w:t>of</w:t>
      </w:r>
      <w:r w:rsidRPr="00AD1C5C">
        <w:rPr>
          <w:rFonts w:ascii="Helvetica" w:hAnsi="Helvetica" w:cs="Helvetica"/>
        </w:rPr>
        <w:t xml:space="preserve"> </w:t>
      </w:r>
      <w:r>
        <w:rPr>
          <w:rFonts w:ascii="Helvetica" w:hAnsi="Helvetica" w:cs="Helvetica" w:hint="eastAsia"/>
        </w:rPr>
        <w:t>teInfo</w:t>
      </w:r>
      <w:bookmarkEnd w:id="3"/>
      <w:bookmarkEnd w:id="4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>
        <w:rPr>
          <w:rFonts w:ascii="Helvetica" w:hAnsi="Helvetica" w:cs="Helvetica"/>
        </w:rPr>
        <w:t>1.3.6.1.2.1.122.1.1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36"/>
        <w:gridCol w:w="1276"/>
        <w:gridCol w:w="2508"/>
      </w:tblGrid>
      <w:tr w:rsidR="00AD1C5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teDisProtocol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teSignalingProto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teNotificationEnable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 w:hint="eastAsi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1.3.6.1.2.1.122.1.1.3</w:t>
            </w:r>
            <w:r w:rsidRPr="00F81F33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teNextTunnelIndex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teNextPathHopIndex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teConfiguredTunnels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teActiveTunnels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tePrimaryTunnels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764"/>
      <w:bookmarkStart w:id="6" w:name="_Toc94099302"/>
      <w:r>
        <w:rPr>
          <w:rFonts w:ascii="Helvetica" w:hAnsi="Helvetica" w:cs="Helvetica" w:hint="eastAsia"/>
        </w:rPr>
        <w:t>teAdminGroupTable</w:t>
      </w:r>
      <w:bookmarkEnd w:id="5"/>
      <w:bookmarkEnd w:id="6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678"/>
        <w:gridCol w:w="1134"/>
        <w:gridCol w:w="2508"/>
      </w:tblGrid>
      <w:tr w:rsidR="00AD1C5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6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teAdminGroupNumber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1.3.6.1.2.1.122.1.1.9.1.1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6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teAdminGroupName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1.3.6.1.2.1.122.1.1.9.1.</w:t>
            </w:r>
            <w:r w:rsidRPr="0017417D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teAdminGroupRowStatus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1.3.6.1.2.1.122.1.1.9.1.</w:t>
            </w:r>
            <w:r w:rsidRPr="0017417D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765"/>
      <w:bookmarkStart w:id="8" w:name="_Toc94099303"/>
      <w:r>
        <w:rPr>
          <w:rFonts w:ascii="Helvetica" w:hAnsi="Helvetica" w:cs="Helvetica" w:hint="eastAsia"/>
        </w:rPr>
        <w:t>teTunnelTable</w:t>
      </w:r>
      <w:bookmarkEnd w:id="7"/>
      <w:bookmarkEnd w:id="8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701"/>
        <w:gridCol w:w="1134"/>
        <w:gridCol w:w="2083"/>
      </w:tblGrid>
      <w:tr w:rsidR="00AD1C5C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lastRenderedPageBreak/>
              <w:t>teTunnelName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teTunnelNextPathIndex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C2109">
              <w:rPr>
                <w:rFonts w:ascii="Helvetica" w:hAnsi="Helvetica" w:cs="Helvetica" w:hint="eastAsia"/>
              </w:rPr>
              <w:t>createAndGo(4) and destroy(6)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teTunnelStorageType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Not </w:t>
            </w:r>
            <w:r w:rsidRPr="002C2109">
              <w:rPr>
                <w:rFonts w:ascii="Helvetica" w:hAnsi="Helvetica" w:cs="Helvetica"/>
              </w:rPr>
              <w:t>supported. The</w:t>
            </w:r>
            <w:r w:rsidRPr="002C2109">
              <w:rPr>
                <w:rFonts w:ascii="Helvetica" w:hAnsi="Helvetica" w:cs="Helvetica" w:hint="eastAsia"/>
              </w:rPr>
              <w:t xml:space="preserve"> value is always nonvolatile(3)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teTunnelSourceAddressType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/>
              </w:rPr>
              <w:t>ipv4(1)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teTunnelSourceAddress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2B11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9" w:name="OLE_LINK5"/>
            <w:r>
              <w:rPr>
                <w:rFonts w:ascii="Helvetica" w:hAnsi="Helvetica" w:cs="Helvetica"/>
              </w:rPr>
              <w:t>Only support read operation</w:t>
            </w:r>
            <w:bookmarkEnd w:id="9"/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teTunnelDestinationAddressType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/>
              </w:rPr>
              <w:t>ipv4(1)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teTunnelDestinationAddress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teTunnelState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2C2109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/>
              </w:rPr>
              <w:t>up(</w:t>
            </w:r>
            <w:r w:rsidRPr="002C2109">
              <w:rPr>
                <w:rFonts w:ascii="Helvetica" w:hAnsi="Helvetica" w:cs="Helvetica" w:hint="eastAsia"/>
              </w:rPr>
              <w:t>2</w:t>
            </w:r>
            <w:r w:rsidRPr="002C2109">
              <w:rPr>
                <w:rFonts w:ascii="Helvetica" w:hAnsi="Helvetica" w:cs="Helvetica"/>
              </w:rPr>
              <w:t>),</w:t>
            </w:r>
            <w:r w:rsidRPr="002C2109">
              <w:rPr>
                <w:rFonts w:ascii="Helvetica" w:hAnsi="Helvetica" w:cs="Helvetica" w:hint="eastAsia"/>
              </w:rPr>
              <w:t xml:space="preserve"> 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>down(</w:t>
            </w:r>
            <w:r w:rsidRPr="002C2109">
              <w:rPr>
                <w:rFonts w:ascii="Helvetica" w:hAnsi="Helvetica" w:cs="Helvetica" w:hint="eastAsia"/>
              </w:rPr>
              <w:t>3</w:t>
            </w:r>
            <w:r w:rsidRPr="002C2109">
              <w:rPr>
                <w:rFonts w:ascii="Helvetica" w:hAnsi="Helvetica" w:cs="Helvetica"/>
              </w:rPr>
              <w:t>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teTunnelDiscontinuityTimer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teTunnelOctets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teTunnelPackets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teTunnelLPOctets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teTunnelLPPackets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teTunnelAge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teTunnelTimeUp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teTunnelPrimaryTimeUp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teTunnelTransitions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teTunnelLastTransition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teTunnelPathChanges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21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lastRenderedPageBreak/>
              <w:t>teTunnelLastPathChange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teTunnelConfiguredPaths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teTunnelStandbyPaths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teTunnelOperationalPaths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97420766"/>
      <w:bookmarkStart w:id="11" w:name="_Toc94099304"/>
      <w:r>
        <w:rPr>
          <w:rFonts w:ascii="Helvetica" w:hAnsi="Helvetica" w:cs="Helvetica" w:hint="eastAsia"/>
        </w:rPr>
        <w:t>tePathTable</w:t>
      </w:r>
      <w:bookmarkEnd w:id="10"/>
      <w:bookmarkEnd w:id="11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</w:t>
      </w:r>
      <w:r>
        <w:rPr>
          <w:rFonts w:ascii="Helvetica" w:hAnsi="Helvetica" w:cs="Helvetica"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1275"/>
        <w:gridCol w:w="2083"/>
      </w:tblGrid>
      <w:tr w:rsidR="00AD1C5C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tePathName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0D389D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D389D">
              <w:rPr>
                <w:rFonts w:ascii="Helvetica" w:hAnsi="Helvetica" w:cs="Helvetica" w:hint="eastAsia"/>
              </w:rPr>
              <w:t>createAndGo(4) and destroy(6)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tePathStorageType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 xml:space="preserve">Not </w:t>
            </w:r>
            <w:r w:rsidRPr="000D389D">
              <w:rPr>
                <w:rFonts w:ascii="Helvetica" w:hAnsi="Helvetica" w:cs="Helvetica"/>
              </w:rPr>
              <w:t>supported. The</w:t>
            </w:r>
            <w:r w:rsidRPr="000D389D">
              <w:rPr>
                <w:rFonts w:ascii="Helvetica" w:hAnsi="Helvetica" w:cs="Helvetica" w:hint="eastAsia"/>
              </w:rPr>
              <w:t xml:space="preserve"> value is always nonvolatile(3)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6F4303">
              <w:rPr>
                <w:rFonts w:ascii="Helvetica" w:hAnsi="Helvetica" w:cs="Helvetica"/>
              </w:rPr>
              <w:t>primary(2)</w:t>
            </w:r>
            <w:r w:rsidRPr="006F4303">
              <w:rPr>
                <w:rFonts w:ascii="Helvetica" w:hAnsi="Helvetica" w:cs="Helvetica" w:hint="eastAsia"/>
              </w:rPr>
              <w:t>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F4303">
              <w:rPr>
                <w:rFonts w:ascii="Helvetica" w:hAnsi="Helvetica" w:cs="Helvetica"/>
              </w:rPr>
              <w:t>standby(3)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tePathConfiguredRoute</w:t>
            </w:r>
            <w:r w:rsidRPr="00683C1F">
              <w:rPr>
                <w:rFonts w:ascii="Helvetica" w:hAnsi="Helvetica" w:cs="Helvetica" w:hint="eastAsia"/>
              </w:rPr>
              <w:br/>
            </w: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tePathBandwidth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tePathIncludeAny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tePathIncludeAll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tePathExclude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tePathSetupPriority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tePathHoldPriority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tePathProperties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lastRenderedPageBreak/>
              <w:t>tePathOperStatus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7F6FD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2" w:name="OLE_LINK7"/>
            <w:bookmarkStart w:id="13" w:name="OLE_LINK9"/>
            <w:r>
              <w:rPr>
                <w:rFonts w:ascii="Arial" w:hAnsi="Arial"/>
                <w:color w:val="000000"/>
              </w:rPr>
              <w:t>Only support down(1)</w:t>
            </w:r>
            <w:bookmarkEnd w:id="12"/>
            <w:r>
              <w:rPr>
                <w:rFonts w:ascii="Helvetica" w:hAnsi="Helvetica" w:cs="Helvetica"/>
              </w:rPr>
              <w:t xml:space="preserve"> , </w:t>
            </w:r>
            <w:r w:rsidR="00E61811">
              <w:rPr>
                <w:rFonts w:ascii="Helvetica" w:hAnsi="Helvetica" w:cs="Helvetica"/>
              </w:rPr>
              <w:t>dormant(3), operational(5)</w:t>
            </w:r>
            <w:bookmarkEnd w:id="13"/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tePathAdminStatus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 xml:space="preserve">ed. </w:t>
            </w:r>
            <w:r w:rsidRPr="000D389D">
              <w:rPr>
                <w:rFonts w:ascii="Helvetica" w:hAnsi="Helvetica" w:cs="Helvetica"/>
              </w:rPr>
              <w:t>The</w:t>
            </w:r>
            <w:r w:rsidRPr="000D389D">
              <w:rPr>
                <w:rFonts w:ascii="Helvetica" w:hAnsi="Helvetica" w:cs="Helvetica" w:hint="eastAsia"/>
              </w:rPr>
              <w:t xml:space="preserve"> value is always </w:t>
            </w:r>
            <w:r w:rsidRPr="000D389D">
              <w:rPr>
                <w:rFonts w:ascii="Helvetica" w:hAnsi="Helvetica" w:cs="Helvetica"/>
              </w:rPr>
              <w:t>normal(1)</w:t>
            </w:r>
            <w:r w:rsidRPr="000D389D">
              <w:rPr>
                <w:rFonts w:ascii="Helvetica" w:hAnsi="Helvetica" w:cs="Helvetica" w:hint="eastAsia"/>
              </w:rPr>
              <w:t>.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tePathComputedRoute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tePathRecordedRoute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397420767"/>
      <w:bookmarkStart w:id="15" w:name="_Toc94099305"/>
      <w:r>
        <w:rPr>
          <w:rFonts w:ascii="Helvetica" w:hAnsi="Helvetica" w:cs="Helvetica" w:hint="eastAsia"/>
        </w:rPr>
        <w:t>tePathHopTable</w:t>
      </w:r>
      <w:bookmarkEnd w:id="14"/>
      <w:bookmarkEnd w:id="15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</w:t>
      </w:r>
      <w:r>
        <w:rPr>
          <w:rFonts w:ascii="Helvetica" w:hAnsi="Helvetica" w:cs="Helvetica"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1417"/>
        <w:gridCol w:w="2083"/>
      </w:tblGrid>
      <w:tr w:rsidR="00AD1C5C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teHopListIndex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0D389D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D389D">
              <w:rPr>
                <w:rFonts w:ascii="Helvetica" w:hAnsi="Helvetica" w:cs="Helvetica" w:hint="eastAsia"/>
              </w:rPr>
              <w:t>createAndGo(4) and destroy(6)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tePathHopStorageType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 xml:space="preserve">Not </w:t>
            </w:r>
            <w:r w:rsidRPr="000D389D">
              <w:rPr>
                <w:rFonts w:ascii="Helvetica" w:hAnsi="Helvetica" w:cs="Helvetica"/>
              </w:rPr>
              <w:t>supported. The</w:t>
            </w:r>
            <w:r w:rsidRPr="000D389D">
              <w:rPr>
                <w:rFonts w:ascii="Helvetica" w:hAnsi="Helvetica" w:cs="Helvetica" w:hint="eastAsia"/>
              </w:rPr>
              <w:t xml:space="preserve"> value is always nonvolatile(3)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tePathHopAddrType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 xml:space="preserve">Only support </w:t>
            </w:r>
            <w:r w:rsidRPr="000D389D">
              <w:rPr>
                <w:rFonts w:ascii="Helvetica" w:hAnsi="Helvetica" w:cs="Helvetica"/>
              </w:rPr>
              <w:t>ipv4(1)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tePathHopAddress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F71" w:rsidRDefault="00D84F71">
      <w:r>
        <w:separator/>
      </w:r>
    </w:p>
  </w:endnote>
  <w:endnote w:type="continuationSeparator" w:id="0">
    <w:p w:rsidR="00D84F71" w:rsidRDefault="00D8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778B7">
      <w:fldChar w:fldCharType="begin"/>
    </w:r>
    <w:r>
      <w:instrText>PAGE</w:instrText>
    </w:r>
    <w:r w:rsidR="006778B7">
      <w:fldChar w:fldCharType="separate"/>
    </w:r>
    <w:r w:rsidR="0023206A">
      <w:rPr>
        <w:noProof/>
      </w:rPr>
      <w:t>1</w:t>
    </w:r>
    <w:r w:rsidR="006778B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3206A">
      <w:fldChar w:fldCharType="begin"/>
    </w:r>
    <w:r w:rsidR="0023206A">
      <w:instrText xml:space="preserve"> NUMPAGES  \* Arabic  \* MERGEFORMAT </w:instrText>
    </w:r>
    <w:r w:rsidR="0023206A">
      <w:fldChar w:fldCharType="separate"/>
    </w:r>
    <w:r w:rsidR="0023206A">
      <w:rPr>
        <w:noProof/>
      </w:rPr>
      <w:t>3</w:t>
    </w:r>
    <w:r w:rsidR="0023206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F71" w:rsidRDefault="00D84F71">
      <w:r>
        <w:separator/>
      </w:r>
    </w:p>
  </w:footnote>
  <w:footnote w:type="continuationSeparator" w:id="0">
    <w:p w:rsidR="00D84F71" w:rsidRDefault="00D84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D1C5C" w:rsidRPr="00AD1C5C">
      <w:t xml:space="preserve"> 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D7E3F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06A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1137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134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B06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778B7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7F6FD3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2C94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C5C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2FFE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4F71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181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D1C5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D1C5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D1C5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D1C5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D1C5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D1C5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D1C5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20CFE-2F1F-45BC-B36C-5EE949B2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586</Words>
  <Characters>5464</Characters>
  <Application>Microsoft Office Word</Application>
  <DocSecurity>0</DocSecurity>
  <Lines>420</Lines>
  <Paragraphs>403</Paragraphs>
  <ScaleCrop>false</ScaleCrop>
  <Company/>
  <LinksUpToDate>false</LinksUpToDate>
  <CharactersWithSpaces>5647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2022-01-26T06:09:00Z</dcterms:modified>
</cp:coreProperties>
</file>